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772A08" w14:textId="77777777" w:rsidR="005D035E" w:rsidRDefault="005D035E" w:rsidP="005D035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PYE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F944B4D" w14:textId="77777777" w:rsidR="005D035E" w:rsidRDefault="005D035E" w:rsidP="005D035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South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Burlingham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Norfolk.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Labourer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7198D03" w14:textId="77777777" w:rsidR="005D035E" w:rsidRDefault="005D035E" w:rsidP="005D035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435CDE" w14:textId="77777777" w:rsidR="005D035E" w:rsidRDefault="005D035E" w:rsidP="005D035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4E9402" w14:textId="77777777" w:rsidR="005D035E" w:rsidRDefault="005D035E" w:rsidP="005D035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Hyndy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him, Oliver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Kebyght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</w:t>
      </w:r>
    </w:p>
    <w:p w14:paraId="0290BEA9" w14:textId="77777777" w:rsidR="005D035E" w:rsidRDefault="005D035E" w:rsidP="005D035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South Walsham(q.v.), William Eccles of South Walsham(q.v.) and</w:t>
      </w:r>
    </w:p>
    <w:p w14:paraId="05EF1A23" w14:textId="77777777" w:rsidR="005D035E" w:rsidRDefault="005D035E" w:rsidP="005D035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Olderyng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Beccles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Suffolk(q.v.).</w:t>
      </w:r>
    </w:p>
    <w:p w14:paraId="40CA61CC" w14:textId="77777777" w:rsidR="005D035E" w:rsidRDefault="005D035E" w:rsidP="005D035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F16989B" w14:textId="77777777" w:rsidR="005D035E" w:rsidRDefault="005D035E" w:rsidP="005D035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E94422" w14:textId="77777777" w:rsidR="005D035E" w:rsidRDefault="005D035E" w:rsidP="005D035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E78D50" w14:textId="77777777" w:rsidR="005D035E" w:rsidRDefault="005D035E" w:rsidP="005D035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 March 2021</w:t>
      </w:r>
    </w:p>
    <w:p w14:paraId="181555F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CD915" w14:textId="77777777" w:rsidR="005D035E" w:rsidRDefault="005D035E" w:rsidP="009139A6">
      <w:r>
        <w:separator/>
      </w:r>
    </w:p>
  </w:endnote>
  <w:endnote w:type="continuationSeparator" w:id="0">
    <w:p w14:paraId="112E00F9" w14:textId="77777777" w:rsidR="005D035E" w:rsidRDefault="005D03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9BF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40E2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B29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8F0294" w14:textId="77777777" w:rsidR="005D035E" w:rsidRDefault="005D035E" w:rsidP="009139A6">
      <w:r>
        <w:separator/>
      </w:r>
    </w:p>
  </w:footnote>
  <w:footnote w:type="continuationSeparator" w:id="0">
    <w:p w14:paraId="143527D6" w14:textId="77777777" w:rsidR="005D035E" w:rsidRDefault="005D03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69B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DB6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573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35E"/>
    <w:rsid w:val="000666E0"/>
    <w:rsid w:val="002510B7"/>
    <w:rsid w:val="005C130B"/>
    <w:rsid w:val="005D035E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081CC"/>
  <w15:chartTrackingRefBased/>
  <w15:docId w15:val="{88BEF5E2-5BEB-4581-BF0A-725F112E0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D03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2021-04-08T19:54:00Z</dcterms:created>
  <dcterms:modified xsi:type="dcterms:W3CDTF">2021-04-08T19:55:00Z</dcterms:modified>
</cp:coreProperties>
</file>